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6F326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ROBERDYS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8EAF110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Bristol. Merchant.</w:t>
      </w:r>
    </w:p>
    <w:p w14:paraId="782EE12E" w14:textId="77777777" w:rsidR="00520EEB" w:rsidRDefault="00520EEB" w:rsidP="00520EEB">
      <w:pPr>
        <w:rPr>
          <w:rFonts w:ascii="Times New Roman" w:hAnsi="Times New Roman" w:cs="Times New Roman"/>
        </w:rPr>
      </w:pPr>
    </w:p>
    <w:p w14:paraId="398190E8" w14:textId="77777777" w:rsidR="00520EEB" w:rsidRDefault="00520EEB" w:rsidP="00520EEB">
      <w:pPr>
        <w:rPr>
          <w:rFonts w:ascii="Times New Roman" w:hAnsi="Times New Roman" w:cs="Times New Roman"/>
        </w:rPr>
      </w:pPr>
    </w:p>
    <w:p w14:paraId="3AA0DD0A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Robert Boys of Bristol(q.v.).</w:t>
      </w:r>
    </w:p>
    <w:p w14:paraId="484C8A6B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B671725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John Hargate of</w:t>
      </w:r>
    </w:p>
    <w:p w14:paraId="7CEFABF9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Minehead, Somerset(q.v.).   (ibid.) </w:t>
      </w:r>
    </w:p>
    <w:p w14:paraId="11A55EE1" w14:textId="77777777" w:rsidR="00520EEB" w:rsidRDefault="00520EEB" w:rsidP="00520EEB">
      <w:pPr>
        <w:rPr>
          <w:rFonts w:ascii="Times New Roman" w:hAnsi="Times New Roman" w:cs="Times New Roman"/>
        </w:rPr>
      </w:pPr>
    </w:p>
    <w:p w14:paraId="1035951D" w14:textId="77777777" w:rsidR="00520EEB" w:rsidRDefault="00520EEB" w:rsidP="00520EEB">
      <w:pPr>
        <w:rPr>
          <w:rFonts w:ascii="Times New Roman" w:hAnsi="Times New Roman" w:cs="Times New Roman"/>
        </w:rPr>
      </w:pPr>
    </w:p>
    <w:p w14:paraId="72A635ED" w14:textId="77777777" w:rsidR="00520EEB" w:rsidRDefault="00520EEB" w:rsidP="00520E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November 2018</w:t>
      </w:r>
    </w:p>
    <w:p w14:paraId="0B9FD134" w14:textId="77777777" w:rsidR="006B2F86" w:rsidRPr="00E71FC3" w:rsidRDefault="00520E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1256C" w14:textId="77777777" w:rsidR="00520EEB" w:rsidRDefault="00520EEB" w:rsidP="00E71FC3">
      <w:r>
        <w:separator/>
      </w:r>
    </w:p>
  </w:endnote>
  <w:endnote w:type="continuationSeparator" w:id="0">
    <w:p w14:paraId="240D5195" w14:textId="77777777" w:rsidR="00520EEB" w:rsidRDefault="00520EE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717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9623B" w14:textId="77777777" w:rsidR="00520EEB" w:rsidRDefault="00520EEB" w:rsidP="00E71FC3">
      <w:r>
        <w:separator/>
      </w:r>
    </w:p>
  </w:footnote>
  <w:footnote w:type="continuationSeparator" w:id="0">
    <w:p w14:paraId="2331C905" w14:textId="77777777" w:rsidR="00520EEB" w:rsidRDefault="00520EE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EEB"/>
    <w:rsid w:val="001A7C09"/>
    <w:rsid w:val="00520EE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3786D"/>
  <w15:chartTrackingRefBased/>
  <w15:docId w15:val="{8F3AC786-5E20-41C6-B72D-E0BEF1A9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0E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2018-11-30T22:10:00Z</dcterms:created>
  <dcterms:modified xsi:type="dcterms:W3CDTF">2018-11-30T22:11:00Z</dcterms:modified>
</cp:coreProperties>
</file>